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85"/>
        <w:gridCol w:w="4140"/>
        <w:gridCol w:w="1358"/>
        <w:gridCol w:w="3502"/>
      </w:tblGrid>
      <w:tr w:rsidR="00170B6A" w:rsidRPr="00BB75EA" w14:paraId="6736EB72" w14:textId="77777777" w:rsidTr="00FD1B05">
        <w:tc>
          <w:tcPr>
            <w:tcW w:w="985" w:type="dxa"/>
          </w:tcPr>
          <w:p w14:paraId="4E97D4F1" w14:textId="77777777" w:rsidR="00170B6A" w:rsidRPr="00BB75EA" w:rsidRDefault="00BB75EA" w:rsidP="00700811">
            <w:pPr>
              <w:pStyle w:val="TableHeadings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P/N</w:t>
            </w:r>
            <w:r w:rsidR="00170B6A" w:rsidRPr="00BB75EA">
              <w:rPr>
                <w:sz w:val="28"/>
                <w:szCs w:val="28"/>
              </w:rPr>
              <w:t xml:space="preserve"> #:</w:t>
            </w:r>
          </w:p>
        </w:tc>
        <w:sdt>
          <w:sdtPr>
            <w:rPr>
              <w:sz w:val="28"/>
              <w:szCs w:val="28"/>
            </w:rPr>
            <w:id w:val="-1700768884"/>
            <w:placeholder>
              <w:docPart w:val="C3B89E20ED104786AD810D6968EAF7E7"/>
            </w:placeholder>
            <w:text/>
          </w:sdtPr>
          <w:sdtEndPr/>
          <w:sdtContent>
            <w:tc>
              <w:tcPr>
                <w:tcW w:w="4140" w:type="dxa"/>
              </w:tcPr>
              <w:p w14:paraId="31D0FDF0" w14:textId="6F929B8C" w:rsidR="00170B6A" w:rsidRPr="00BB75EA" w:rsidRDefault="0050012A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7</w:t>
                </w:r>
                <w:r w:rsidR="003A0427">
                  <w:rPr>
                    <w:sz w:val="28"/>
                    <w:szCs w:val="28"/>
                  </w:rPr>
                  <w:t>0741</w:t>
                </w:r>
              </w:p>
            </w:tc>
          </w:sdtContent>
        </w:sdt>
        <w:tc>
          <w:tcPr>
            <w:tcW w:w="1358" w:type="dxa"/>
          </w:tcPr>
          <w:p w14:paraId="39AAB89B" w14:textId="77777777" w:rsidR="00170B6A" w:rsidRPr="00BB75EA" w:rsidRDefault="00700811" w:rsidP="002452A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Effective</w:t>
            </w:r>
            <w:r w:rsidR="00170B6A" w:rsidRPr="00BB75EA">
              <w:rPr>
                <w:sz w:val="28"/>
                <w:szCs w:val="28"/>
              </w:rPr>
              <w:t xml:space="preserve"> Date:</w:t>
            </w:r>
          </w:p>
        </w:tc>
        <w:sdt>
          <w:sdtPr>
            <w:rPr>
              <w:sz w:val="28"/>
              <w:szCs w:val="28"/>
            </w:rPr>
            <w:alias w:val="Published Date"/>
            <w:tag w:val="Published Date"/>
            <w:id w:val="-1612198693"/>
            <w:placeholder>
              <w:docPart w:val="A13C434D9B3E44E8A8A09832634CF4A1"/>
            </w:placeholder>
            <w:date w:fullDate="2021-10-0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502" w:type="dxa"/>
              </w:tcPr>
              <w:p w14:paraId="6578D2AC" w14:textId="79FDFE8B" w:rsidR="00170B6A" w:rsidRPr="00BB75EA" w:rsidRDefault="003A0427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October 1, 2021</w:t>
                </w:r>
              </w:p>
            </w:tc>
          </w:sdtContent>
        </w:sdt>
      </w:tr>
      <w:tr w:rsidR="00A86F82" w:rsidRPr="00BB75EA" w14:paraId="79325A42" w14:textId="77777777" w:rsidTr="00FD1B05">
        <w:tc>
          <w:tcPr>
            <w:tcW w:w="985" w:type="dxa"/>
          </w:tcPr>
          <w:p w14:paraId="40F361E2" w14:textId="77777777" w:rsidR="00A86F82" w:rsidRPr="00BB75EA" w:rsidRDefault="00A86F82" w:rsidP="00F2577D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Title:</w:t>
            </w:r>
          </w:p>
        </w:tc>
        <w:sdt>
          <w:sdtPr>
            <w:rPr>
              <w:sz w:val="28"/>
              <w:szCs w:val="28"/>
            </w:rPr>
            <w:alias w:val="ECO Title"/>
            <w:tag w:val="ECO Title"/>
            <w:id w:val="1835954858"/>
            <w:placeholder>
              <w:docPart w:val="7CA5F7318C36454CBAFA8CDD9FA5A04A"/>
            </w:placeholder>
            <w:text/>
          </w:sdtPr>
          <w:sdtEndPr/>
          <w:sdtContent>
            <w:tc>
              <w:tcPr>
                <w:tcW w:w="9000" w:type="dxa"/>
                <w:gridSpan w:val="3"/>
              </w:tcPr>
              <w:p w14:paraId="53FF0367" w14:textId="54546766" w:rsidR="00A86F82" w:rsidRPr="00BB75EA" w:rsidRDefault="003A0427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MSS DEFENDER COMMS MODULE MOUNT PLATE</w:t>
                </w:r>
              </w:p>
            </w:tc>
          </w:sdtContent>
        </w:sdt>
      </w:tr>
    </w:tbl>
    <w:p w14:paraId="1BBD9FFF" w14:textId="77777777" w:rsidR="00BB75EA" w:rsidRDefault="00BB75EA" w:rsidP="0086338B">
      <w:pPr>
        <w:pStyle w:val="Heading1"/>
      </w:pPr>
    </w:p>
    <w:p w14:paraId="54AFC397" w14:textId="7C20708E" w:rsidR="00215ABD" w:rsidRDefault="00EB7B89" w:rsidP="00215ABD">
      <w:pPr>
        <w:pStyle w:val="Heading2"/>
      </w:pPr>
      <w:r w:rsidRPr="00215ABD">
        <w:t>Purpose /</w:t>
      </w:r>
      <w:r w:rsidR="00215ABD">
        <w:t xml:space="preserve"> Summary</w:t>
      </w:r>
    </w:p>
    <w:p w14:paraId="038AFA57" w14:textId="3A1DA403" w:rsidR="00430C45" w:rsidRPr="00430C45" w:rsidRDefault="00DE4A70" w:rsidP="00430C45">
      <w:pPr>
        <w:pStyle w:val="ListParagraph"/>
        <w:numPr>
          <w:ilvl w:val="0"/>
          <w:numId w:val="12"/>
        </w:numPr>
      </w:pPr>
      <w:r>
        <w:t xml:space="preserve">The purpose of this ECO </w:t>
      </w:r>
      <w:r w:rsidR="00F40CF6">
        <w:t xml:space="preserve">is to modify the </w:t>
      </w:r>
      <w:r w:rsidR="003A0427">
        <w:t>comms module plate to include mounting holes for the brain</w:t>
      </w:r>
    </w:p>
    <w:p w14:paraId="252F4213" w14:textId="77777777" w:rsidR="0025273A" w:rsidRDefault="0025273A" w:rsidP="0086338B">
      <w:pPr>
        <w:pStyle w:val="EntryText"/>
      </w:pPr>
    </w:p>
    <w:p w14:paraId="21069105" w14:textId="77777777" w:rsidR="00B81C2A" w:rsidRDefault="0025273A" w:rsidP="00215ABD">
      <w:pPr>
        <w:pStyle w:val="Heading2"/>
      </w:pPr>
      <w:r>
        <w:t>Parts Affected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3"/>
        <w:gridCol w:w="4777"/>
        <w:gridCol w:w="1080"/>
        <w:gridCol w:w="720"/>
        <w:gridCol w:w="900"/>
        <w:gridCol w:w="810"/>
      </w:tblGrid>
      <w:tr w:rsidR="007C2BE1" w14:paraId="6F230D71" w14:textId="77777777" w:rsidTr="0080694C">
        <w:trPr>
          <w:trHeight w:val="376"/>
        </w:trPr>
        <w:tc>
          <w:tcPr>
            <w:tcW w:w="1703" w:type="dxa"/>
            <w:shd w:val="clear" w:color="auto" w:fill="BFBFBF" w:themeFill="background1" w:themeFillShade="BF"/>
          </w:tcPr>
          <w:p w14:paraId="13F6368D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4777" w:type="dxa"/>
            <w:shd w:val="clear" w:color="auto" w:fill="BFBFBF" w:themeFill="background1" w:themeFillShade="BF"/>
          </w:tcPr>
          <w:p w14:paraId="67976882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>
              <w:t>Notes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3691204A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14:paraId="78908149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5ABCB585" w14:textId="77777777" w:rsidR="007C2BE1" w:rsidRPr="00C53F8F" w:rsidRDefault="007C2BE1" w:rsidP="00FD1B05">
            <w:pPr>
              <w:pStyle w:val="TableHeadings"/>
              <w:jc w:val="center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14:paraId="148C8DA7" w14:textId="77777777" w:rsidR="007C2BE1" w:rsidRPr="007C2BE1" w:rsidRDefault="007C2BE1" w:rsidP="00FD1B05">
            <w:pPr>
              <w:pStyle w:val="TableHeadings"/>
              <w:jc w:val="center"/>
              <w:rPr>
                <w:rStyle w:val="Strong"/>
                <w:b/>
                <w:sz w:val="16"/>
                <w:szCs w:val="16"/>
              </w:rPr>
            </w:pPr>
            <w:r w:rsidRPr="007C2BE1">
              <w:rPr>
                <w:rStyle w:val="Strong"/>
                <w:b/>
                <w:sz w:val="16"/>
                <w:szCs w:val="16"/>
              </w:rPr>
              <w:t>REV</w:t>
            </w:r>
          </w:p>
        </w:tc>
      </w:tr>
      <w:tr w:rsidR="007C2BE1" w14:paraId="61814F3F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2EC796B9" w14:textId="0A2C8563" w:rsidR="007C2BE1" w:rsidRDefault="00F40CF6" w:rsidP="0080694C">
            <w:pPr>
              <w:jc w:val="center"/>
            </w:pPr>
            <w:bookmarkStart w:id="0" w:name="_Hlk29473668"/>
            <w:r>
              <w:t>7</w:t>
            </w:r>
            <w:r w:rsidR="003A0427">
              <w:t>0741</w:t>
            </w:r>
          </w:p>
        </w:tc>
        <w:tc>
          <w:tcPr>
            <w:tcW w:w="4777" w:type="dxa"/>
          </w:tcPr>
          <w:p w14:paraId="39EDF59F" w14:textId="211CD013" w:rsidR="007C2BE1" w:rsidRDefault="003A0427" w:rsidP="0080694C">
            <w:pPr>
              <w:jc w:val="left"/>
            </w:pPr>
            <w:r>
              <w:t>ADDED M6 THREADED HOLES</w:t>
            </w:r>
          </w:p>
        </w:tc>
        <w:sdt>
          <w:sdtPr>
            <w:id w:val="-277567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8F4BA5D" w14:textId="77777777" w:rsidR="007C2BE1" w:rsidRDefault="007C2BE1" w:rsidP="0080694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93555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5F9E6750" w14:textId="77777777" w:rsidR="007C2BE1" w:rsidRDefault="007C2BE1" w:rsidP="0080694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1224120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AEE46B2" w14:textId="75C60734" w:rsidR="007C2BE1" w:rsidRDefault="00F40CF6" w:rsidP="0080694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021B0451" w14:textId="3738019F" w:rsidR="007C2BE1" w:rsidRDefault="003A0427" w:rsidP="0080694C">
            <w:pPr>
              <w:jc w:val="center"/>
            </w:pPr>
            <w:r>
              <w:t>B</w:t>
            </w:r>
          </w:p>
        </w:tc>
      </w:tr>
      <w:bookmarkEnd w:id="0"/>
      <w:tr w:rsidR="00F55A0A" w14:paraId="7282EDF1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1734FCC0" w14:textId="48F20186" w:rsidR="00F55A0A" w:rsidRDefault="00F55A0A" w:rsidP="00F55A0A">
            <w:pPr>
              <w:jc w:val="center"/>
            </w:pPr>
          </w:p>
        </w:tc>
        <w:tc>
          <w:tcPr>
            <w:tcW w:w="4777" w:type="dxa"/>
          </w:tcPr>
          <w:p w14:paraId="66D11C14" w14:textId="27F3A447" w:rsidR="00F55A0A" w:rsidRDefault="00F55A0A" w:rsidP="00F55A0A">
            <w:pPr>
              <w:jc w:val="left"/>
            </w:pPr>
          </w:p>
        </w:tc>
        <w:tc>
          <w:tcPr>
            <w:tcW w:w="1080" w:type="dxa"/>
            <w:vAlign w:val="center"/>
          </w:tcPr>
          <w:p w14:paraId="7F2F0C4B" w14:textId="3D400392" w:rsidR="00F55A0A" w:rsidRDefault="00F55A0A" w:rsidP="00F55A0A">
            <w:pPr>
              <w:jc w:val="center"/>
            </w:pPr>
          </w:p>
        </w:tc>
        <w:tc>
          <w:tcPr>
            <w:tcW w:w="720" w:type="dxa"/>
            <w:vAlign w:val="center"/>
          </w:tcPr>
          <w:p w14:paraId="4AF7A211" w14:textId="45287C94" w:rsidR="00F55A0A" w:rsidRDefault="00F55A0A" w:rsidP="00F55A0A">
            <w:pPr>
              <w:jc w:val="center"/>
            </w:pPr>
          </w:p>
        </w:tc>
        <w:tc>
          <w:tcPr>
            <w:tcW w:w="900" w:type="dxa"/>
            <w:vAlign w:val="center"/>
          </w:tcPr>
          <w:p w14:paraId="191133BB" w14:textId="0AD915DD" w:rsidR="00F55A0A" w:rsidRDefault="00F55A0A" w:rsidP="00F55A0A">
            <w:pPr>
              <w:jc w:val="center"/>
            </w:pPr>
          </w:p>
        </w:tc>
        <w:tc>
          <w:tcPr>
            <w:tcW w:w="810" w:type="dxa"/>
            <w:vAlign w:val="center"/>
          </w:tcPr>
          <w:p w14:paraId="43FA4056" w14:textId="24FCA1D4" w:rsidR="00F55A0A" w:rsidRDefault="00F55A0A" w:rsidP="00F55A0A">
            <w:pPr>
              <w:jc w:val="center"/>
            </w:pPr>
          </w:p>
        </w:tc>
      </w:tr>
    </w:tbl>
    <w:p w14:paraId="38CA0A18" w14:textId="77777777" w:rsidR="007C2BE1" w:rsidRPr="00215ABD" w:rsidRDefault="007C2BE1" w:rsidP="00215ABD"/>
    <w:p w14:paraId="39F1FBE8" w14:textId="77777777" w:rsidR="00493168" w:rsidRPr="00215ABD" w:rsidRDefault="00D67864" w:rsidP="00215ABD">
      <w:pPr>
        <w:pStyle w:val="Heading2"/>
      </w:pPr>
      <w:r w:rsidRPr="00215ABD">
        <w:rPr>
          <w:rStyle w:val="Heading2Char"/>
          <w:b/>
          <w:bCs/>
        </w:rPr>
        <w:t>Detail</w:t>
      </w:r>
    </w:p>
    <w:sdt>
      <w:sdtPr>
        <w:alias w:val="Details"/>
        <w:tag w:val="Details"/>
        <w:id w:val="135080344"/>
        <w:placeholder>
          <w:docPart w:val="C3B89E20ED104786AD810D6968EAF7E7"/>
        </w:placeholder>
      </w:sdtPr>
      <w:sdtEndPr/>
      <w:sdtContent>
        <w:p w14:paraId="1359CE2C" w14:textId="3448C837" w:rsidR="008E51AD" w:rsidRPr="008E51AD" w:rsidRDefault="003A0427" w:rsidP="003A0427">
          <w:pPr>
            <w:pStyle w:val="EntryText"/>
            <w:numPr>
              <w:ilvl w:val="0"/>
              <w:numId w:val="12"/>
            </w:numPr>
          </w:pPr>
          <w:r>
            <w:t>ADDED qty 4 M6 THREADED HOLES TO THE MOUNT PLATE SO THE BRAIN CAN BE ATTACHED.</w:t>
          </w:r>
        </w:p>
      </w:sdtContent>
    </w:sdt>
    <w:p w14:paraId="77472E1F" w14:textId="77777777" w:rsidR="00215ABD" w:rsidRDefault="00215ABD">
      <w:pPr>
        <w:spacing w:line="276" w:lineRule="auto"/>
        <w:jc w:val="left"/>
      </w:pPr>
    </w:p>
    <w:p w14:paraId="00C147B0" w14:textId="77777777" w:rsidR="00A17D35" w:rsidRPr="00215ABD" w:rsidRDefault="00A17D35" w:rsidP="00A17D35">
      <w:pPr>
        <w:pStyle w:val="Heading2"/>
      </w:pPr>
      <w:r>
        <w:rPr>
          <w:rStyle w:val="Heading2Char"/>
          <w:b/>
          <w:bCs/>
        </w:rPr>
        <w:t>Disposition of Material</w:t>
      </w:r>
    </w:p>
    <w:sdt>
      <w:sdtPr>
        <w:alias w:val="Details"/>
        <w:tag w:val="Details"/>
        <w:id w:val="433252270"/>
        <w:placeholder>
          <w:docPart w:val="A526895C91A3405ABFDDF824A12EE475"/>
        </w:placeholder>
      </w:sdtPr>
      <w:sdtEndPr/>
      <w:sdtContent>
        <w:sdt>
          <w:sdtPr>
            <w:alias w:val="Details"/>
            <w:tag w:val="Details"/>
            <w:id w:val="1948038863"/>
            <w:placeholder>
              <w:docPart w:val="AAF4B1F34FCE41AD98B55A1B791A3813"/>
            </w:placeholder>
          </w:sdtPr>
          <w:sdtEndPr/>
          <w:sdtContent>
            <w:p w14:paraId="78970C9F" w14:textId="7320A21F" w:rsidR="00935226" w:rsidRDefault="00935226" w:rsidP="00A502E2">
              <w:pPr>
                <w:pStyle w:val="EntryText"/>
                <w:numPr>
                  <w:ilvl w:val="0"/>
                  <w:numId w:val="11"/>
                </w:numPr>
              </w:pPr>
              <w:r>
                <w:t>Use current stock to exhaustion unless local autonomy engine required for order</w:t>
              </w:r>
            </w:p>
            <w:p w14:paraId="378F4FB7" w14:textId="4DDED4D0" w:rsidR="00A502E2" w:rsidRDefault="003A0427" w:rsidP="00A502E2">
              <w:pPr>
                <w:pStyle w:val="EntryText"/>
                <w:numPr>
                  <w:ilvl w:val="0"/>
                  <w:numId w:val="11"/>
                </w:numPr>
              </w:pPr>
              <w:r>
                <w:t>CAN MODIFY EXISTING WHEN NEEDED FOR ORDERS INCLUDING THE BRAIN</w:t>
              </w:r>
            </w:p>
            <w:p w14:paraId="11E7D81F" w14:textId="7EC97A0A" w:rsidR="00A17D35" w:rsidRPr="008E51AD" w:rsidRDefault="00AD213C" w:rsidP="00A502E2">
              <w:pPr>
                <w:pStyle w:val="EntryText"/>
                <w:ind w:left="360"/>
              </w:pPr>
            </w:p>
          </w:sdtContent>
        </w:sdt>
      </w:sdtContent>
    </w:sdt>
    <w:p w14:paraId="065AE50C" w14:textId="77777777" w:rsidR="0025273A" w:rsidRDefault="0025273A">
      <w:pPr>
        <w:spacing w:line="276" w:lineRule="auto"/>
        <w:jc w:val="left"/>
      </w:pPr>
    </w:p>
    <w:p w14:paraId="6811BCC9" w14:textId="77777777" w:rsidR="00493168" w:rsidRDefault="00D67864" w:rsidP="00215ABD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6295"/>
        <w:gridCol w:w="1760"/>
        <w:gridCol w:w="1930"/>
      </w:tblGrid>
      <w:tr w:rsidR="00F15793" w:rsidRPr="00D67864" w14:paraId="34BEC1E5" w14:textId="77777777" w:rsidTr="00FD1B05">
        <w:trPr>
          <w:trHeight w:val="422"/>
        </w:trPr>
        <w:tc>
          <w:tcPr>
            <w:tcW w:w="6295" w:type="dxa"/>
            <w:shd w:val="clear" w:color="auto" w:fill="BFBFBF" w:themeFill="background1" w:themeFillShade="BF"/>
          </w:tcPr>
          <w:p w14:paraId="0B844ECA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760" w:type="dxa"/>
            <w:shd w:val="clear" w:color="auto" w:fill="BFBFBF" w:themeFill="background1" w:themeFillShade="BF"/>
          </w:tcPr>
          <w:p w14:paraId="6DCF5C6B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1930" w:type="dxa"/>
            <w:shd w:val="clear" w:color="auto" w:fill="BFBFBF" w:themeFill="background1" w:themeFillShade="BF"/>
          </w:tcPr>
          <w:p w14:paraId="47196830" w14:textId="77777777" w:rsidR="00F15793" w:rsidRPr="00D67864" w:rsidRDefault="00F15793" w:rsidP="00FD1B05">
            <w:pPr>
              <w:jc w:val="center"/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602192" w14:paraId="49688087" w14:textId="77777777" w:rsidTr="00FD1B05">
        <w:trPr>
          <w:trHeight w:val="399"/>
        </w:trPr>
        <w:tc>
          <w:tcPr>
            <w:tcW w:w="6295" w:type="dxa"/>
          </w:tcPr>
          <w:p w14:paraId="15508052" w14:textId="56D2CC66" w:rsidR="00602192" w:rsidRDefault="00602192" w:rsidP="00F15793">
            <w:r>
              <w:t>Update</w:t>
            </w:r>
            <w:r w:rsidR="001A5732">
              <w:t xml:space="preserve"> Drawings</w:t>
            </w:r>
          </w:p>
        </w:tc>
        <w:tc>
          <w:tcPr>
            <w:tcW w:w="1760" w:type="dxa"/>
          </w:tcPr>
          <w:p w14:paraId="4C57758C" w14:textId="3C663476" w:rsidR="00602192" w:rsidRDefault="001A5732" w:rsidP="00F15793">
            <w:r>
              <w:t>Engineering</w:t>
            </w:r>
          </w:p>
        </w:tc>
        <w:tc>
          <w:tcPr>
            <w:tcW w:w="1930" w:type="dxa"/>
          </w:tcPr>
          <w:p w14:paraId="524558B2" w14:textId="02E7D44C" w:rsidR="00602192" w:rsidRDefault="003A0427" w:rsidP="00F15793">
            <w:r>
              <w:t>MW</w:t>
            </w:r>
          </w:p>
        </w:tc>
      </w:tr>
      <w:tr w:rsidR="00602192" w14:paraId="23194C27" w14:textId="77777777" w:rsidTr="00FD1B05">
        <w:trPr>
          <w:trHeight w:val="399"/>
        </w:trPr>
        <w:tc>
          <w:tcPr>
            <w:tcW w:w="6295" w:type="dxa"/>
          </w:tcPr>
          <w:p w14:paraId="56867EA8" w14:textId="2DAF09CF" w:rsidR="00602192" w:rsidRDefault="003A0427" w:rsidP="00F15793">
            <w:r>
              <w:t>Update Epicor</w:t>
            </w:r>
            <w:r w:rsidR="001A5732">
              <w:t xml:space="preserve"> </w:t>
            </w:r>
          </w:p>
        </w:tc>
        <w:tc>
          <w:tcPr>
            <w:tcW w:w="1760" w:type="dxa"/>
          </w:tcPr>
          <w:p w14:paraId="00B5C695" w14:textId="6A45FC06" w:rsidR="00602192" w:rsidRDefault="003A0427" w:rsidP="00F15793">
            <w:r>
              <w:t>Engineering</w:t>
            </w:r>
          </w:p>
        </w:tc>
        <w:tc>
          <w:tcPr>
            <w:tcW w:w="1930" w:type="dxa"/>
          </w:tcPr>
          <w:p w14:paraId="588FE38C" w14:textId="10760876" w:rsidR="00602192" w:rsidRDefault="003A0427" w:rsidP="00F15793">
            <w:r>
              <w:t>MW</w:t>
            </w:r>
          </w:p>
        </w:tc>
      </w:tr>
    </w:tbl>
    <w:p w14:paraId="7B5C1EF5" w14:textId="77777777" w:rsidR="0025273A" w:rsidRPr="0025273A" w:rsidRDefault="0025273A" w:rsidP="0025273A"/>
    <w:p w14:paraId="181C9B30" w14:textId="77777777" w:rsidR="00A33736" w:rsidRPr="00A33736" w:rsidRDefault="0086338B" w:rsidP="00A33736">
      <w:pPr>
        <w:pStyle w:val="Heading2"/>
      </w:pPr>
      <w:r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2341"/>
      </w:tblGrid>
      <w:tr w:rsidR="00A33736" w:rsidRPr="00A00248" w14:paraId="5F304029" w14:textId="77777777" w:rsidTr="00FD1B05">
        <w:trPr>
          <w:cantSplit/>
          <w:tblHeader/>
        </w:trPr>
        <w:tc>
          <w:tcPr>
            <w:tcW w:w="3828" w:type="pct"/>
            <w:shd w:val="clear" w:color="000000" w:fill="D9D9D9"/>
            <w:hideMark/>
          </w:tcPr>
          <w:p w14:paraId="1C7A2F6C" w14:textId="77777777"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1172" w:type="pct"/>
            <w:shd w:val="clear" w:color="000000" w:fill="D9D9D9"/>
            <w:noWrap/>
            <w:hideMark/>
          </w:tcPr>
          <w:p w14:paraId="1679F171" w14:textId="77777777"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14:paraId="33B22E41" w14:textId="77777777" w:rsidTr="00416A02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</w:tcPr>
          <w:p w14:paraId="591A4301" w14:textId="57481C6F" w:rsidR="00A33736" w:rsidRPr="00C934E1" w:rsidRDefault="00A33736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5F895C98" w14:textId="6E638837" w:rsidR="00A33736" w:rsidRPr="00C934E1" w:rsidRDefault="00A33736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</w:tr>
    </w:tbl>
    <w:p w14:paraId="3D4F1E37" w14:textId="77777777" w:rsidR="00493168" w:rsidRDefault="00493168" w:rsidP="00493168"/>
    <w:p w14:paraId="1F46FEB9" w14:textId="77777777" w:rsidR="00BB75EA" w:rsidRDefault="00BB75EA" w:rsidP="00BB75EA">
      <w:pPr>
        <w:pStyle w:val="Heading2"/>
      </w:pPr>
      <w:r w:rsidRPr="00215ABD">
        <w:lastRenderedPageBreak/>
        <w:t>Revision History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981"/>
        <w:gridCol w:w="4949"/>
        <w:gridCol w:w="1891"/>
      </w:tblGrid>
      <w:tr w:rsidR="00BB75EA" w:rsidRPr="00B87714" w14:paraId="31BCF762" w14:textId="77777777" w:rsidTr="00FD1B05">
        <w:tc>
          <w:tcPr>
            <w:tcW w:w="583" w:type="pct"/>
            <w:shd w:val="clear" w:color="auto" w:fill="auto"/>
          </w:tcPr>
          <w:p w14:paraId="01A6B16A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br/>
              <w:t>(mm-dd-yyyy)</w:t>
            </w:r>
          </w:p>
        </w:tc>
        <w:tc>
          <w:tcPr>
            <w:tcW w:w="992" w:type="pct"/>
            <w:shd w:val="clear" w:color="auto" w:fill="auto"/>
          </w:tcPr>
          <w:p w14:paraId="72F0D771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478" w:type="pct"/>
            <w:shd w:val="clear" w:color="auto" w:fill="auto"/>
          </w:tcPr>
          <w:p w14:paraId="1C860323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947" w:type="pct"/>
            <w:shd w:val="clear" w:color="auto" w:fill="auto"/>
          </w:tcPr>
          <w:p w14:paraId="5C33291C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Name of Person making the Change</w:t>
            </w:r>
          </w:p>
        </w:tc>
      </w:tr>
      <w:tr w:rsidR="00BB75EA" w:rsidRPr="00B87714" w14:paraId="47437FD4" w14:textId="77777777" w:rsidTr="00FD1B05">
        <w:tc>
          <w:tcPr>
            <w:tcW w:w="583" w:type="pct"/>
            <w:shd w:val="clear" w:color="auto" w:fill="auto"/>
          </w:tcPr>
          <w:p w14:paraId="396B26C5" w14:textId="3C9647BC" w:rsidR="00BB75EA" w:rsidRPr="00B87714" w:rsidRDefault="003A0427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10/1/2021</w:t>
            </w:r>
          </w:p>
        </w:tc>
        <w:tc>
          <w:tcPr>
            <w:tcW w:w="992" w:type="pct"/>
            <w:shd w:val="clear" w:color="auto" w:fill="auto"/>
          </w:tcPr>
          <w:p w14:paraId="5EBB27EF" w14:textId="399DA358" w:rsidR="00BB75EA" w:rsidRPr="00B87714" w:rsidRDefault="008C6A81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All</w:t>
            </w:r>
          </w:p>
        </w:tc>
        <w:tc>
          <w:tcPr>
            <w:tcW w:w="2478" w:type="pct"/>
            <w:shd w:val="clear" w:color="auto" w:fill="auto"/>
          </w:tcPr>
          <w:p w14:paraId="4CF7E9E5" w14:textId="40D28597" w:rsidR="00BB75EA" w:rsidRPr="00B87714" w:rsidRDefault="008C6A81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Init</w:t>
            </w:r>
          </w:p>
        </w:tc>
        <w:tc>
          <w:tcPr>
            <w:tcW w:w="947" w:type="pct"/>
            <w:shd w:val="clear" w:color="auto" w:fill="auto"/>
          </w:tcPr>
          <w:p w14:paraId="5DD4C983" w14:textId="0ABC9BF4" w:rsidR="00BB75EA" w:rsidRPr="00B87714" w:rsidRDefault="003A0427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MW</w:t>
            </w:r>
          </w:p>
        </w:tc>
      </w:tr>
      <w:tr w:rsidR="00BB75EA" w:rsidRPr="00B87714" w14:paraId="5EBC8B96" w14:textId="77777777" w:rsidTr="00FD1B05">
        <w:tc>
          <w:tcPr>
            <w:tcW w:w="583" w:type="pct"/>
            <w:shd w:val="clear" w:color="auto" w:fill="auto"/>
          </w:tcPr>
          <w:p w14:paraId="038BCEAC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25844A1E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5F1C2C20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56D5AF8D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BB75EA" w:rsidRPr="00B87714" w14:paraId="5762B630" w14:textId="77777777" w:rsidTr="00FD1B05">
        <w:tc>
          <w:tcPr>
            <w:tcW w:w="583" w:type="pct"/>
            <w:shd w:val="clear" w:color="auto" w:fill="auto"/>
          </w:tcPr>
          <w:p w14:paraId="0243F1C2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039E410C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69322B39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44B10D94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14:paraId="00F43DF6" w14:textId="77777777" w:rsidR="00BB75EA" w:rsidRDefault="00BB75EA" w:rsidP="00BB75EA">
      <w:pPr>
        <w:ind w:left="720" w:hanging="720"/>
        <w:rPr>
          <w:rFonts w:ascii="Calibri" w:hAnsi="Calibri" w:cs="Arial"/>
          <w:bCs/>
        </w:rPr>
      </w:pPr>
    </w:p>
    <w:p w14:paraId="34F9B6C6" w14:textId="77777777" w:rsidR="00493168" w:rsidRDefault="00493168" w:rsidP="00AF37FE">
      <w:pPr>
        <w:pStyle w:val="EndOfOrder"/>
      </w:pPr>
    </w:p>
    <w:sectPr w:rsidR="00493168" w:rsidSect="008D40E4">
      <w:headerReference w:type="default" r:id="rId12"/>
      <w:footerReference w:type="default" r:id="rId13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A720" w14:textId="77777777" w:rsidR="00AD213C" w:rsidRDefault="00AD213C" w:rsidP="00EB2AA5">
      <w:pPr>
        <w:spacing w:after="0"/>
      </w:pPr>
      <w:r>
        <w:separator/>
      </w:r>
    </w:p>
  </w:endnote>
  <w:endnote w:type="continuationSeparator" w:id="0">
    <w:p w14:paraId="34E841E1" w14:textId="77777777" w:rsidR="00AD213C" w:rsidRDefault="00AD213C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612B" w14:textId="77777777" w:rsidR="006A69F8" w:rsidRDefault="00EB7B89" w:rsidP="006A69F8">
    <w:pPr>
      <w:pStyle w:val="Footer"/>
    </w:pPr>
    <w:r>
      <w:t>© 2018</w:t>
    </w:r>
    <w:r w:rsidR="006A69F8">
      <w:t xml:space="preserve"> VideoRay,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</w:p>
  <w:p w14:paraId="65815A87" w14:textId="77777777" w:rsidR="00EB2AA5" w:rsidRDefault="0086338B">
    <w:pPr>
      <w:pStyle w:val="Footer"/>
      <w:rPr>
        <w:b/>
      </w:rPr>
    </w:pPr>
    <w:r>
      <w:t xml:space="preserve">EN-002 | Rev. </w:t>
    </w:r>
    <w:r w:rsidR="007C2BE1">
      <w:t>G | 12/10</w:t>
    </w:r>
    <w:r w:rsidR="00EB7B89">
      <w:t>/2018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14:paraId="2E7AD7D2" w14:textId="77777777" w:rsidR="00A869D0" w:rsidRDefault="00A86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C4B7" w14:textId="77777777" w:rsidR="00AD213C" w:rsidRDefault="00AD213C" w:rsidP="00EB2AA5">
      <w:pPr>
        <w:spacing w:after="0"/>
      </w:pPr>
      <w:r>
        <w:separator/>
      </w:r>
    </w:p>
  </w:footnote>
  <w:footnote w:type="continuationSeparator" w:id="0">
    <w:p w14:paraId="529C9E33" w14:textId="77777777" w:rsidR="00AD213C" w:rsidRDefault="00AD213C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5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15"/>
      <w:gridCol w:w="1350"/>
      <w:gridCol w:w="1710"/>
      <w:gridCol w:w="990"/>
      <w:gridCol w:w="1643"/>
      <w:gridCol w:w="1057"/>
      <w:gridCol w:w="810"/>
    </w:tblGrid>
    <w:tr w:rsidR="00BB75EA" w:rsidRPr="002469AC" w14:paraId="60635335" w14:textId="77777777" w:rsidTr="00F55A0A">
      <w:trPr>
        <w:trHeight w:val="350"/>
      </w:trPr>
      <w:tc>
        <w:tcPr>
          <w:tcW w:w="2415" w:type="dxa"/>
          <w:vMerge w:val="restart"/>
          <w:shd w:val="clear" w:color="auto" w:fill="auto"/>
          <w:vAlign w:val="center"/>
        </w:tcPr>
        <w:p w14:paraId="6BA9124D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  <w:r w:rsidRPr="002469AC">
            <w:rPr>
              <w:b w:val="0"/>
              <w:noProof/>
              <w:color w:val="FF0000"/>
              <w:sz w:val="32"/>
              <w:szCs w:val="32"/>
            </w:rPr>
            <w:drawing>
              <wp:inline distT="0" distB="0" distL="0" distR="0" wp14:anchorId="56097846" wp14:editId="4457EAD9">
                <wp:extent cx="1289050" cy="33274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shd w:val="clear" w:color="auto" w:fill="auto"/>
          <w:vAlign w:val="center"/>
        </w:tcPr>
        <w:p w14:paraId="5030129A" w14:textId="77777777" w:rsidR="00BB75EA" w:rsidRPr="00BB75EA" w:rsidRDefault="000870A8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 xml:space="preserve">Doc or ECO </w:t>
          </w:r>
          <w:r w:rsidR="00BB75EA" w:rsidRPr="00BB75EA">
            <w:rPr>
              <w:b w:val="0"/>
              <w:sz w:val="20"/>
              <w:szCs w:val="20"/>
            </w:rPr>
            <w:t>#:</w:t>
          </w:r>
        </w:p>
      </w:tc>
      <w:tc>
        <w:tcPr>
          <w:tcW w:w="1710" w:type="dxa"/>
          <w:shd w:val="clear" w:color="auto" w:fill="auto"/>
          <w:vAlign w:val="center"/>
        </w:tcPr>
        <w:p w14:paraId="5F4676E2" w14:textId="1B828659" w:rsidR="00BB75EA" w:rsidRPr="00BB75EA" w:rsidRDefault="00F55A0A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ECO-</w:t>
          </w:r>
          <w:r w:rsidR="0050012A">
            <w:rPr>
              <w:rFonts w:ascii="Calibri" w:eastAsia="Calibri" w:hAnsi="Calibri"/>
              <w:sz w:val="20"/>
              <w:szCs w:val="20"/>
            </w:rPr>
            <w:t>7</w:t>
          </w:r>
          <w:r w:rsidR="003A0427">
            <w:rPr>
              <w:rFonts w:ascii="Calibri" w:eastAsia="Calibri" w:hAnsi="Calibri"/>
              <w:sz w:val="20"/>
              <w:szCs w:val="20"/>
            </w:rPr>
            <w:t>0741</w:t>
          </w:r>
          <w:r w:rsidR="00430C45">
            <w:rPr>
              <w:rFonts w:ascii="Calibri" w:eastAsia="Calibri" w:hAnsi="Calibri"/>
              <w:sz w:val="20"/>
              <w:szCs w:val="20"/>
            </w:rPr>
            <w:t>-00</w:t>
          </w:r>
          <w:r w:rsidR="0050012A">
            <w:rPr>
              <w:rFonts w:ascii="Calibri" w:eastAsia="Calibri" w:hAnsi="Calibri"/>
              <w:sz w:val="20"/>
              <w:szCs w:val="20"/>
            </w:rPr>
            <w:t>1</w:t>
          </w:r>
        </w:p>
      </w:tc>
      <w:tc>
        <w:tcPr>
          <w:tcW w:w="990" w:type="dxa"/>
          <w:vMerge w:val="restart"/>
          <w:shd w:val="clear" w:color="auto" w:fill="auto"/>
          <w:vAlign w:val="center"/>
        </w:tcPr>
        <w:p w14:paraId="2D4BAD3F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vMerge w:val="restart"/>
          <w:shd w:val="clear" w:color="auto" w:fill="auto"/>
          <w:vAlign w:val="center"/>
        </w:tcPr>
        <w:p w14:paraId="4B420800" w14:textId="742646B4" w:rsidR="00BB75EA" w:rsidRPr="00BB75EA" w:rsidRDefault="003A0427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10</w:t>
          </w:r>
          <w:r w:rsidR="00430C4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/</w:t>
          </w: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01</w:t>
          </w:r>
          <w:r w:rsidR="00430C4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/202</w:t>
          </w: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</w:t>
          </w:r>
        </w:p>
      </w:tc>
      <w:tc>
        <w:tcPr>
          <w:tcW w:w="1057" w:type="dxa"/>
          <w:vMerge w:val="restart"/>
          <w:shd w:val="clear" w:color="auto" w:fill="auto"/>
          <w:vAlign w:val="center"/>
        </w:tcPr>
        <w:p w14:paraId="3F39D818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Author:</w:t>
          </w:r>
        </w:p>
      </w:tc>
      <w:tc>
        <w:tcPr>
          <w:tcW w:w="810" w:type="dxa"/>
          <w:vMerge w:val="restart"/>
          <w:shd w:val="clear" w:color="auto" w:fill="auto"/>
          <w:vAlign w:val="center"/>
        </w:tcPr>
        <w:p w14:paraId="2923E05F" w14:textId="7B051BD5" w:rsidR="00BB75EA" w:rsidRPr="00C71CC8" w:rsidRDefault="003A0427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MW</w:t>
          </w:r>
        </w:p>
      </w:tc>
    </w:tr>
    <w:tr w:rsidR="00BB75EA" w:rsidRPr="002469AC" w14:paraId="682DFB36" w14:textId="77777777" w:rsidTr="00F55A0A">
      <w:trPr>
        <w:trHeight w:hRule="exact" w:val="284"/>
      </w:trPr>
      <w:tc>
        <w:tcPr>
          <w:tcW w:w="2415" w:type="dxa"/>
          <w:vMerge/>
          <w:shd w:val="clear" w:color="auto" w:fill="auto"/>
          <w:vAlign w:val="center"/>
        </w:tcPr>
        <w:p w14:paraId="5D7C0905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350" w:type="dxa"/>
          <w:shd w:val="clear" w:color="auto" w:fill="auto"/>
          <w:vAlign w:val="center"/>
        </w:tcPr>
        <w:p w14:paraId="7A72ECD0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1710" w:type="dxa"/>
          <w:shd w:val="clear" w:color="auto" w:fill="auto"/>
          <w:vAlign w:val="center"/>
        </w:tcPr>
        <w:p w14:paraId="25F3EC43" w14:textId="3391AB7B" w:rsidR="00BB75EA" w:rsidRPr="00BB75EA" w:rsidRDefault="00430C45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</w:t>
          </w:r>
        </w:p>
      </w:tc>
      <w:tc>
        <w:tcPr>
          <w:tcW w:w="990" w:type="dxa"/>
          <w:vMerge/>
          <w:shd w:val="clear" w:color="auto" w:fill="auto"/>
          <w:vAlign w:val="center"/>
        </w:tcPr>
        <w:p w14:paraId="19BB943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643" w:type="dxa"/>
          <w:vMerge/>
          <w:shd w:val="clear" w:color="auto" w:fill="auto"/>
          <w:vAlign w:val="center"/>
        </w:tcPr>
        <w:p w14:paraId="4C30EB13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057" w:type="dxa"/>
          <w:vMerge/>
          <w:shd w:val="clear" w:color="auto" w:fill="auto"/>
          <w:vAlign w:val="center"/>
        </w:tcPr>
        <w:p w14:paraId="0BB7187D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810" w:type="dxa"/>
          <w:vMerge/>
          <w:shd w:val="clear" w:color="auto" w:fill="auto"/>
          <w:vAlign w:val="center"/>
        </w:tcPr>
        <w:p w14:paraId="0A332C0F" w14:textId="77777777" w:rsid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</w:p>
      </w:tc>
    </w:tr>
    <w:tr w:rsidR="00BB75EA" w:rsidRPr="002469AC" w14:paraId="7B05CA29" w14:textId="77777777" w:rsidTr="00F55A0A">
      <w:trPr>
        <w:trHeight w:hRule="exact" w:val="634"/>
      </w:trPr>
      <w:tc>
        <w:tcPr>
          <w:tcW w:w="2415" w:type="dxa"/>
          <w:shd w:val="clear" w:color="auto" w:fill="auto"/>
          <w:vAlign w:val="center"/>
        </w:tcPr>
        <w:p w14:paraId="470B368F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sz w:val="20"/>
              <w:szCs w:val="20"/>
            </w:rPr>
            <w:t>Engineering Change Order (ECO)</w:t>
          </w:r>
        </w:p>
      </w:tc>
      <w:tc>
        <w:tcPr>
          <w:tcW w:w="1350" w:type="dxa"/>
          <w:shd w:val="clear" w:color="auto" w:fill="auto"/>
          <w:vAlign w:val="center"/>
        </w:tcPr>
        <w:p w14:paraId="1438F407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14:paraId="67F66F7B" w14:textId="77777777" w:rsidR="00BB75EA" w:rsidRPr="00BB75EA" w:rsidRDefault="00BB75EA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1710" w:type="dxa"/>
          <w:shd w:val="clear" w:color="auto" w:fill="auto"/>
          <w:vAlign w:val="center"/>
        </w:tcPr>
        <w:p w14:paraId="741FB1B3" w14:textId="79C52388" w:rsidR="00BB75EA" w:rsidRPr="00BB75EA" w:rsidRDefault="008C6A81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Aeg</w:t>
          </w:r>
        </w:p>
      </w:tc>
      <w:tc>
        <w:tcPr>
          <w:tcW w:w="990" w:type="dxa"/>
          <w:shd w:val="clear" w:color="auto" w:fill="auto"/>
          <w:vAlign w:val="center"/>
        </w:tcPr>
        <w:p w14:paraId="7EF10F1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shd w:val="clear" w:color="auto" w:fill="auto"/>
          <w:vAlign w:val="center"/>
        </w:tcPr>
        <w:p w14:paraId="00DC06E0" w14:textId="72ABF0F2" w:rsidR="00BB75EA" w:rsidRPr="00BB75EA" w:rsidRDefault="003A0427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10/01/2021</w:t>
          </w:r>
        </w:p>
      </w:tc>
      <w:tc>
        <w:tcPr>
          <w:tcW w:w="1057" w:type="dxa"/>
          <w:shd w:val="clear" w:color="auto" w:fill="auto"/>
          <w:vAlign w:val="center"/>
        </w:tcPr>
        <w:p w14:paraId="1400710E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Quality Approval</w:t>
          </w:r>
          <w:r w:rsidR="00FD1B0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:</w:t>
          </w:r>
        </w:p>
      </w:tc>
      <w:tc>
        <w:tcPr>
          <w:tcW w:w="810" w:type="dxa"/>
          <w:shd w:val="clear" w:color="auto" w:fill="auto"/>
          <w:vAlign w:val="center"/>
        </w:tcPr>
        <w:p w14:paraId="6FFDE9F8" w14:textId="5CA69DD7" w:rsidR="00BB75EA" w:rsidRPr="00C71CC8" w:rsidRDefault="008C6A81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aeg</w:t>
          </w:r>
        </w:p>
      </w:tc>
    </w:tr>
  </w:tbl>
  <w:p w14:paraId="28298141" w14:textId="77777777" w:rsidR="00BB75EA" w:rsidRDefault="00BB75EA" w:rsidP="00BB75EA">
    <w:pPr>
      <w:pStyle w:val="Header"/>
    </w:pPr>
  </w:p>
  <w:p w14:paraId="5B5065EA" w14:textId="77777777" w:rsidR="00305724" w:rsidRDefault="00305724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DF3"/>
    <w:multiLevelType w:val="hybridMultilevel"/>
    <w:tmpl w:val="BA38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A1BA2"/>
    <w:multiLevelType w:val="hybridMultilevel"/>
    <w:tmpl w:val="8E167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11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05"/>
    <w:rsid w:val="00015039"/>
    <w:rsid w:val="000426DE"/>
    <w:rsid w:val="000470D4"/>
    <w:rsid w:val="00051E3D"/>
    <w:rsid w:val="00070EDC"/>
    <w:rsid w:val="00080725"/>
    <w:rsid w:val="000870A8"/>
    <w:rsid w:val="00093591"/>
    <w:rsid w:val="000970C5"/>
    <w:rsid w:val="000973B5"/>
    <w:rsid w:val="000B4E53"/>
    <w:rsid w:val="000C12B0"/>
    <w:rsid w:val="000E7FBC"/>
    <w:rsid w:val="000F0FBC"/>
    <w:rsid w:val="000F6F89"/>
    <w:rsid w:val="001018ED"/>
    <w:rsid w:val="001062FE"/>
    <w:rsid w:val="00110043"/>
    <w:rsid w:val="001109E0"/>
    <w:rsid w:val="0016226D"/>
    <w:rsid w:val="00170B6A"/>
    <w:rsid w:val="001A0423"/>
    <w:rsid w:val="001A5732"/>
    <w:rsid w:val="001B4F64"/>
    <w:rsid w:val="001B6F59"/>
    <w:rsid w:val="001D2989"/>
    <w:rsid w:val="001E23C1"/>
    <w:rsid w:val="00200F12"/>
    <w:rsid w:val="00203F38"/>
    <w:rsid w:val="00204166"/>
    <w:rsid w:val="0020559E"/>
    <w:rsid w:val="002116EC"/>
    <w:rsid w:val="0021189A"/>
    <w:rsid w:val="00215ABD"/>
    <w:rsid w:val="00243663"/>
    <w:rsid w:val="002452A7"/>
    <w:rsid w:val="00250E74"/>
    <w:rsid w:val="0025273A"/>
    <w:rsid w:val="00266EB4"/>
    <w:rsid w:val="0027398B"/>
    <w:rsid w:val="002C14B6"/>
    <w:rsid w:val="003002F8"/>
    <w:rsid w:val="00305724"/>
    <w:rsid w:val="0030748D"/>
    <w:rsid w:val="0030778F"/>
    <w:rsid w:val="00307B5A"/>
    <w:rsid w:val="0032723A"/>
    <w:rsid w:val="0033370A"/>
    <w:rsid w:val="0035030C"/>
    <w:rsid w:val="0035599B"/>
    <w:rsid w:val="003A0427"/>
    <w:rsid w:val="003B3386"/>
    <w:rsid w:val="003C4D05"/>
    <w:rsid w:val="003E513B"/>
    <w:rsid w:val="003E7FE2"/>
    <w:rsid w:val="00406937"/>
    <w:rsid w:val="004155DC"/>
    <w:rsid w:val="00416A02"/>
    <w:rsid w:val="00425890"/>
    <w:rsid w:val="00430C45"/>
    <w:rsid w:val="00440481"/>
    <w:rsid w:val="004530F5"/>
    <w:rsid w:val="00464BF1"/>
    <w:rsid w:val="00493168"/>
    <w:rsid w:val="00497905"/>
    <w:rsid w:val="004B6A1F"/>
    <w:rsid w:val="004C3674"/>
    <w:rsid w:val="004C7127"/>
    <w:rsid w:val="004D5473"/>
    <w:rsid w:val="004D6195"/>
    <w:rsid w:val="004E552F"/>
    <w:rsid w:val="004E5FEF"/>
    <w:rsid w:val="004F2BC5"/>
    <w:rsid w:val="004F5672"/>
    <w:rsid w:val="004F67F2"/>
    <w:rsid w:val="0050012A"/>
    <w:rsid w:val="00501127"/>
    <w:rsid w:val="00525BF5"/>
    <w:rsid w:val="00535626"/>
    <w:rsid w:val="0055743B"/>
    <w:rsid w:val="00564421"/>
    <w:rsid w:val="00575608"/>
    <w:rsid w:val="00585ED6"/>
    <w:rsid w:val="005C246E"/>
    <w:rsid w:val="005D2EFE"/>
    <w:rsid w:val="005D49F7"/>
    <w:rsid w:val="005D5C6D"/>
    <w:rsid w:val="005E0910"/>
    <w:rsid w:val="005E2C5E"/>
    <w:rsid w:val="00602192"/>
    <w:rsid w:val="006306C3"/>
    <w:rsid w:val="00644D20"/>
    <w:rsid w:val="00661EE7"/>
    <w:rsid w:val="00672F0B"/>
    <w:rsid w:val="006778D4"/>
    <w:rsid w:val="00680EF6"/>
    <w:rsid w:val="006A10E9"/>
    <w:rsid w:val="006A69F8"/>
    <w:rsid w:val="006D0EDB"/>
    <w:rsid w:val="006D1A50"/>
    <w:rsid w:val="00700811"/>
    <w:rsid w:val="00702CAF"/>
    <w:rsid w:val="00703E16"/>
    <w:rsid w:val="00713522"/>
    <w:rsid w:val="00767F1B"/>
    <w:rsid w:val="0078230D"/>
    <w:rsid w:val="00782E71"/>
    <w:rsid w:val="007847ED"/>
    <w:rsid w:val="007C2259"/>
    <w:rsid w:val="007C2BE1"/>
    <w:rsid w:val="007C52CA"/>
    <w:rsid w:val="007D7E26"/>
    <w:rsid w:val="007E2235"/>
    <w:rsid w:val="007E300E"/>
    <w:rsid w:val="007F43F7"/>
    <w:rsid w:val="007F4849"/>
    <w:rsid w:val="007F7B9B"/>
    <w:rsid w:val="0080699D"/>
    <w:rsid w:val="00807EF0"/>
    <w:rsid w:val="0084381B"/>
    <w:rsid w:val="00844B2E"/>
    <w:rsid w:val="00845F3D"/>
    <w:rsid w:val="0086338B"/>
    <w:rsid w:val="008635C4"/>
    <w:rsid w:val="00890E6C"/>
    <w:rsid w:val="0089595F"/>
    <w:rsid w:val="008A17A3"/>
    <w:rsid w:val="008C5931"/>
    <w:rsid w:val="008C6A81"/>
    <w:rsid w:val="008D40E4"/>
    <w:rsid w:val="008D4B40"/>
    <w:rsid w:val="008D680A"/>
    <w:rsid w:val="008E51AD"/>
    <w:rsid w:val="008E76D2"/>
    <w:rsid w:val="00900071"/>
    <w:rsid w:val="00910587"/>
    <w:rsid w:val="00920826"/>
    <w:rsid w:val="00935226"/>
    <w:rsid w:val="009517A5"/>
    <w:rsid w:val="00952CBC"/>
    <w:rsid w:val="00953729"/>
    <w:rsid w:val="00963C50"/>
    <w:rsid w:val="009A0439"/>
    <w:rsid w:val="009B5022"/>
    <w:rsid w:val="009B784C"/>
    <w:rsid w:val="009C738B"/>
    <w:rsid w:val="009E59CC"/>
    <w:rsid w:val="009E755E"/>
    <w:rsid w:val="00A00446"/>
    <w:rsid w:val="00A00903"/>
    <w:rsid w:val="00A02A2E"/>
    <w:rsid w:val="00A03412"/>
    <w:rsid w:val="00A10309"/>
    <w:rsid w:val="00A17C19"/>
    <w:rsid w:val="00A17D35"/>
    <w:rsid w:val="00A26531"/>
    <w:rsid w:val="00A27B85"/>
    <w:rsid w:val="00A33736"/>
    <w:rsid w:val="00A36F3E"/>
    <w:rsid w:val="00A37AED"/>
    <w:rsid w:val="00A502E2"/>
    <w:rsid w:val="00A54512"/>
    <w:rsid w:val="00A61DBD"/>
    <w:rsid w:val="00A64579"/>
    <w:rsid w:val="00A753CD"/>
    <w:rsid w:val="00A869D0"/>
    <w:rsid w:val="00A86F82"/>
    <w:rsid w:val="00A93C6B"/>
    <w:rsid w:val="00AB168D"/>
    <w:rsid w:val="00AB6005"/>
    <w:rsid w:val="00AC4DEB"/>
    <w:rsid w:val="00AD213C"/>
    <w:rsid w:val="00AF37FE"/>
    <w:rsid w:val="00B20C8F"/>
    <w:rsid w:val="00B24E2A"/>
    <w:rsid w:val="00B25D00"/>
    <w:rsid w:val="00B305DC"/>
    <w:rsid w:val="00B66740"/>
    <w:rsid w:val="00B77D72"/>
    <w:rsid w:val="00B80923"/>
    <w:rsid w:val="00B81C2A"/>
    <w:rsid w:val="00B956AF"/>
    <w:rsid w:val="00BB3077"/>
    <w:rsid w:val="00BB75EA"/>
    <w:rsid w:val="00BC5886"/>
    <w:rsid w:val="00BC6D5D"/>
    <w:rsid w:val="00BD237B"/>
    <w:rsid w:val="00BD3385"/>
    <w:rsid w:val="00BF2159"/>
    <w:rsid w:val="00C3152D"/>
    <w:rsid w:val="00C41E14"/>
    <w:rsid w:val="00C44711"/>
    <w:rsid w:val="00C56245"/>
    <w:rsid w:val="00C632EA"/>
    <w:rsid w:val="00C663E3"/>
    <w:rsid w:val="00C80EDF"/>
    <w:rsid w:val="00C90E7E"/>
    <w:rsid w:val="00C934E1"/>
    <w:rsid w:val="00CA343E"/>
    <w:rsid w:val="00CD559F"/>
    <w:rsid w:val="00CE49AF"/>
    <w:rsid w:val="00D0628A"/>
    <w:rsid w:val="00D06628"/>
    <w:rsid w:val="00D43CEC"/>
    <w:rsid w:val="00D4564E"/>
    <w:rsid w:val="00D61E8E"/>
    <w:rsid w:val="00D63723"/>
    <w:rsid w:val="00D67864"/>
    <w:rsid w:val="00D707BB"/>
    <w:rsid w:val="00D76BA8"/>
    <w:rsid w:val="00DA2085"/>
    <w:rsid w:val="00DC0A45"/>
    <w:rsid w:val="00DE4A70"/>
    <w:rsid w:val="00DF2B10"/>
    <w:rsid w:val="00E104B0"/>
    <w:rsid w:val="00E26501"/>
    <w:rsid w:val="00E40A10"/>
    <w:rsid w:val="00E5095A"/>
    <w:rsid w:val="00E55FAA"/>
    <w:rsid w:val="00E836B0"/>
    <w:rsid w:val="00E94E10"/>
    <w:rsid w:val="00E96851"/>
    <w:rsid w:val="00E9764A"/>
    <w:rsid w:val="00EA0EFB"/>
    <w:rsid w:val="00EB2AA5"/>
    <w:rsid w:val="00EB7B89"/>
    <w:rsid w:val="00EC3F41"/>
    <w:rsid w:val="00EC4CC0"/>
    <w:rsid w:val="00F0166E"/>
    <w:rsid w:val="00F11C43"/>
    <w:rsid w:val="00F15793"/>
    <w:rsid w:val="00F216A7"/>
    <w:rsid w:val="00F2577D"/>
    <w:rsid w:val="00F26C79"/>
    <w:rsid w:val="00F325AB"/>
    <w:rsid w:val="00F40CF6"/>
    <w:rsid w:val="00F46491"/>
    <w:rsid w:val="00F5130F"/>
    <w:rsid w:val="00F55A0A"/>
    <w:rsid w:val="00F65F92"/>
    <w:rsid w:val="00FD120D"/>
    <w:rsid w:val="00FD1B05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5F380"/>
  <w15:docId w15:val="{6344D14F-722A-4B49-8F12-92ECD440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0"/>
      </w:numPr>
      <w:spacing w:after="0"/>
      <w:jc w:val="left"/>
      <w:outlineLvl w:val="1"/>
    </w:pPr>
    <w:rPr>
      <w:rFonts w:ascii="Arial" w:eastAsiaTheme="majorEastAsia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215ABD"/>
    <w:rPr>
      <w:rFonts w:ascii="Arial" w:eastAsiaTheme="majorEastAsia" w:hAnsi="Arial" w:cs="Arial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lewellyn\Downloads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B89E20ED104786AD810D6968EAF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E7621-CE39-4197-BE5B-19FF5DCB4D88}"/>
      </w:docPartPr>
      <w:docPartBody>
        <w:p w:rsidR="00AB59DC" w:rsidRDefault="002230FD">
          <w:pPr>
            <w:pStyle w:val="C3B89E20ED104786AD810D6968EAF7E7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13C434D9B3E44E8A8A09832634CF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18D9E-A824-4EB5-9D76-AE18463FDE5F}"/>
      </w:docPartPr>
      <w:docPartBody>
        <w:p w:rsidR="00AB59DC" w:rsidRDefault="002230FD">
          <w:pPr>
            <w:pStyle w:val="A13C434D9B3E44E8A8A09832634CF4A1"/>
          </w:pPr>
          <w:r w:rsidRPr="00BB75EA">
            <w:rPr>
              <w:rStyle w:val="PlaceholderText"/>
              <w:sz w:val="28"/>
              <w:szCs w:val="28"/>
            </w:rPr>
            <w:t>Click here to enter a date.</w:t>
          </w:r>
        </w:p>
      </w:docPartBody>
    </w:docPart>
    <w:docPart>
      <w:docPartPr>
        <w:name w:val="7CA5F7318C36454CBAFA8CDD9FA5A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10E76-DC8B-44A4-9649-6DEDDE4342A2}"/>
      </w:docPartPr>
      <w:docPartBody>
        <w:p w:rsidR="00AB59DC" w:rsidRDefault="002230FD">
          <w:pPr>
            <w:pStyle w:val="7CA5F7318C36454CBAFA8CDD9FA5A04A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526895C91A3405ABFDDF824A12EE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5616B-E308-44D3-8FC6-34E4C5CD100E}"/>
      </w:docPartPr>
      <w:docPartBody>
        <w:p w:rsidR="00AB59DC" w:rsidRDefault="002230FD">
          <w:pPr>
            <w:pStyle w:val="A526895C91A3405ABFDDF824A12EE475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AF4B1F34FCE41AD98B55A1B791A3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1F5E-F124-4C99-85DB-6BA37B3C8AC7}"/>
      </w:docPartPr>
      <w:docPartBody>
        <w:p w:rsidR="00AB59DC" w:rsidRDefault="002230FD">
          <w:pPr>
            <w:pStyle w:val="AAF4B1F34FCE41AD98B55A1B791A3813"/>
          </w:pPr>
          <w:r w:rsidRPr="00730463">
            <w:rPr>
              <w:rStyle w:val="PlaceholderText"/>
            </w:rPr>
            <w:t>Click here to enter text.</w:t>
          </w:r>
          <w:r>
            <w:rPr>
              <w:rStyle w:val="PlaceholderText"/>
            </w:rPr>
            <w:t xml:space="preserve">  Explicitly describe how to handle stock and rework.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FD"/>
    <w:rsid w:val="001F1696"/>
    <w:rsid w:val="00213BD4"/>
    <w:rsid w:val="002230FD"/>
    <w:rsid w:val="0033659A"/>
    <w:rsid w:val="003C54E5"/>
    <w:rsid w:val="00405712"/>
    <w:rsid w:val="005B3DBE"/>
    <w:rsid w:val="006B0C86"/>
    <w:rsid w:val="00910015"/>
    <w:rsid w:val="00937B30"/>
    <w:rsid w:val="00972437"/>
    <w:rsid w:val="00AB59DC"/>
    <w:rsid w:val="00B04C41"/>
    <w:rsid w:val="00CB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59DC"/>
    <w:rPr>
      <w:color w:val="808080"/>
    </w:rPr>
  </w:style>
  <w:style w:type="paragraph" w:customStyle="1" w:styleId="C3B89E20ED104786AD810D6968EAF7E7">
    <w:name w:val="C3B89E20ED104786AD810D6968EAF7E7"/>
  </w:style>
  <w:style w:type="paragraph" w:customStyle="1" w:styleId="A13C434D9B3E44E8A8A09832634CF4A1">
    <w:name w:val="A13C434D9B3E44E8A8A09832634CF4A1"/>
  </w:style>
  <w:style w:type="paragraph" w:customStyle="1" w:styleId="7CA5F7318C36454CBAFA8CDD9FA5A04A">
    <w:name w:val="7CA5F7318C36454CBAFA8CDD9FA5A04A"/>
  </w:style>
  <w:style w:type="paragraph" w:customStyle="1" w:styleId="A526895C91A3405ABFDDF824A12EE475">
    <w:name w:val="A526895C91A3405ABFDDF824A12EE475"/>
  </w:style>
  <w:style w:type="paragraph" w:customStyle="1" w:styleId="AAF4B1F34FCE41AD98B55A1B791A3813">
    <w:name w:val="AAF4B1F34FCE41AD98B55A1B791A38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MIKE-1830906781-91</_dlc_DocId>
    <_dlc_DocIdUrl xmlns="87a550cc-9d09-4d38-a0b5-6b293e2a0501">
      <Url>https://videoray.sharepoint.com/operations/iso9001/_layouts/15/DocIdRedir.aspx?ID=MIKE-1830906781-91</Url>
      <Description>MIKE-1830906781-91</Description>
    </_dlc_DocIdUrl>
    <TemplateUrl xmlns="http://schemas.microsoft.com/sharepoint/v3" xsi:nil="true"/>
    <ShowRepairView xmlns="http://schemas.microsoft.com/sharepoint/v3" xsi:nil="true"/>
    <ShowCombineView xmlns="http://schemas.microsoft.com/sharepoint/v3" xsi:nil="true"/>
    <xd_ProgID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Form" ma:contentTypeID="0x01010100A818015BE2789942895154F5856E315C" ma:contentTypeVersion="7" ma:contentTypeDescription="Fill out this form." ma:contentTypeScope="" ma:versionID="ae0f90c6067b18f5c0f33bdc3baeb968">
  <xsd:schema xmlns:xsd="http://www.w3.org/2001/XMLSchema" xmlns:xs="http://www.w3.org/2001/XMLSchema" xmlns:p="http://schemas.microsoft.com/office/2006/metadata/properties" xmlns:ns1="http://schemas.microsoft.com/sharepoint/v3" xmlns:ns2="87a550cc-9d09-4d38-a0b5-6b293e2a0501" xmlns:ns3="85a32fdb-17be-43eb-bf72-9d2e939005b7" targetNamespace="http://schemas.microsoft.com/office/2006/metadata/properties" ma:root="true" ma:fieldsID="e1b465e058d19ad83a04f2a474c2e433" ns1:_="" ns2:_="" ns3:_="">
    <xsd:import namespace="http://schemas.microsoft.com/sharepoint/v3"/>
    <xsd:import namespace="87a550cc-9d09-4d38-a0b5-6b293e2a0501"/>
    <xsd:import namespace="85a32fdb-17be-43eb-bf72-9d2e939005b7"/>
    <xsd:element name="properties">
      <xsd:complexType>
        <xsd:sequence>
          <xsd:element name="documentManagement">
            <xsd:complexType>
              <xsd:all>
                <xsd:element ref="ns1:ShowCombineView" minOccurs="0"/>
                <xsd:element ref="ns1:ShowRepairView" minOccurs="0"/>
                <xsd:element ref="ns1:TemplateUrl" minOccurs="0"/>
                <xsd:element ref="ns1:xd_ProgID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CombineView" ma:index="8" nillable="true" ma:displayName="Show Combine View" ma:hidden="true" ma:internalName="ShowCombineView">
      <xsd:simpleType>
        <xsd:restriction base="dms:Text"/>
      </xsd:simpleType>
    </xsd:element>
    <xsd:element name="ShowRepairView" ma:index="10" nillable="true" ma:displayName="Show Repair View" ma:hidden="true" ma:internalName="ShowRepairView">
      <xsd:simpleType>
        <xsd:restriction base="dms:Text"/>
      </xsd:simpleType>
    </xsd:element>
    <xsd:element name="TemplateUrl" ma:index="11" nillable="true" ma:displayName="Template Link" ma:hidden="true" ma:internalName="TemplateUrl">
      <xsd:simpleType>
        <xsd:restriction base="dms:Text"/>
      </xsd:simpleType>
    </xsd:element>
    <xsd:element name="xd_ProgID" ma:index="12" nillable="true" ma:displayName="HTML File Link" ma:hidden="true" ma:internalName="xd_Prog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32fdb-17be-43eb-bf72-9d2e939005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F6983F-6075-4CAF-A9BC-548E5A87BE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C269BA-4AC4-4EA5-8CDC-489B07273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a550cc-9d09-4d38-a0b5-6b293e2a0501"/>
    <ds:schemaRef ds:uri="85a32fdb-17be-43eb-bf72-9d2e93900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</Template>
  <TotalTime>4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Steve Llewellyn</dc:creator>
  <cp:lastModifiedBy>Andy Goldstein</cp:lastModifiedBy>
  <cp:revision>3</cp:revision>
  <cp:lastPrinted>2020-12-28T20:56:00Z</cp:lastPrinted>
  <dcterms:created xsi:type="dcterms:W3CDTF">2021-10-01T15:46:00Z</dcterms:created>
  <dcterms:modified xsi:type="dcterms:W3CDTF">2021-10-20T16:23:00Z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0x01010100A818015BE2789942895154F5856E315C</vt:lpwstr>
  </property>
  <property fmtid="{D5CDD505-2E9C-101B-9397-08002B2CF9AE}" pid="3" name="_dlc_DocIdItemGuid">
    <vt:lpwstr>c0c30ab4-ce5f-4f87-b1d9-72417c101642</vt:lpwstr>
  </property>
</Properties>
</file>